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6947C4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947C4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6947C4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56A5C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A60392" w:rsidRPr="00995E18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ร้อยละความสำเร็จของการจัดทำเรื่องการเสนอขอโปรดเกล้าฯ แต่งตั้งศาสตราจารย์ของข้าราชการ</w:t>
      </w:r>
      <w:r w:rsidR="00A6039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A6039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A60392" w:rsidRPr="00995E18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 xml:space="preserve">พลเรือนในสถาบันอุดมศึกษาเพื่อเสนอ เลขาธิการคณะกรรมการการอุดมศึกษาภายในระยะเวลา 20 </w:t>
      </w:r>
      <w:r w:rsidR="00A6039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A60392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ab/>
      </w:r>
      <w:r w:rsidR="00A60392" w:rsidRPr="00995E18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 xml:space="preserve">วันทำการ </w:t>
      </w:r>
      <w:r w:rsidR="00A60392" w:rsidRPr="00995E18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นับจากวันที่</w:t>
      </w:r>
      <w:r w:rsidR="00A60392" w:rsidRPr="00995E18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 xml:space="preserve"> ก.พ.อ. </w:t>
      </w:r>
      <w:r w:rsidR="00A60392" w:rsidRPr="00F46B00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มีมติอนุมัติ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60392" w:rsidRPr="00995E18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ร้อยละความสำเร็จ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60392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bookmarkStart w:id="0" w:name="_GoBack"/>
      <w:bookmarkEnd w:id="0"/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947C4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C56A5C">
        <w:rPr>
          <w:rFonts w:ascii="TH SarabunPSK" w:hAnsi="TH SarabunPSK" w:cs="TH SarabunPSK" w:hint="cs"/>
          <w:color w:val="000000"/>
          <w:sz w:val="30"/>
          <w:szCs w:val="30"/>
          <w:cs/>
        </w:rPr>
        <w:t>10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6804"/>
      </w:tblGrid>
      <w:tr w:rsidR="005374C4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56A5C" w:rsidP="00C56A5C">
            <w:pPr>
              <w:ind w:hanging="23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บรรลุผลผลิตเทียบกับเป้าหมายที่กำหนดได้ร้อยละ 60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56A5C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บกับเป้าหมายที่กำหนดได้ร้อยละ 7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56A5C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บกับเป้าหมายที่กำหนดได้ร้อยละ 8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trHeight w:val="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56A5C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บกับเป้าหมายที่กำหนดได้ร้อยละ 9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376665" w:rsidRPr="00932AC9" w:rsidTr="006947C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56A5C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บรรลุผลผลิตเทีย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บกับเป้าหมายที่กำหนดได้ร้อยละ 10</w:t>
            </w:r>
            <w:r w:rsidRPr="003F541D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C56A5C" w:rsidTr="00465674">
        <w:trPr>
          <w:trHeight w:val="418"/>
        </w:trPr>
        <w:tc>
          <w:tcPr>
            <w:tcW w:w="3710" w:type="dxa"/>
            <w:vAlign w:val="center"/>
          </w:tcPr>
          <w:p w:rsidR="00376665" w:rsidRPr="00C56A5C" w:rsidRDefault="00A60392" w:rsidP="00A60392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6A5C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ร้อยละความสำเร็จของการจัดทำเรื่องการเสนอขอโปรดเกล้าฯ แต่งตั้งศาสตราจารย์ของข้าราชการพลเรือนในสถาบันอุดมศึกษาเพื่อเสนอ เลขาธิการคณะกรรมการการอุดมศึกษาภายในระยะเวลา 20 วันทำการ </w:t>
            </w:r>
            <w:r w:rsidRPr="00C56A5C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นับจากวันที่</w:t>
            </w:r>
            <w:r w:rsidRPr="00C56A5C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ก.พ.อ. </w:t>
            </w:r>
            <w:r w:rsidRPr="00C56A5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330" w:type="dxa"/>
          </w:tcPr>
          <w:p w:rsidR="00376665" w:rsidRPr="00C56A5C" w:rsidRDefault="00A60392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56A5C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ร้อยละความสำเร็จ</w:t>
            </w:r>
          </w:p>
        </w:tc>
        <w:tc>
          <w:tcPr>
            <w:tcW w:w="1416" w:type="dxa"/>
          </w:tcPr>
          <w:p w:rsidR="00376665" w:rsidRPr="00C56A5C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C56A5C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C56A5C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D9" w:rsidRDefault="00E031D9" w:rsidP="007C7324">
      <w:r>
        <w:separator/>
      </w:r>
    </w:p>
  </w:endnote>
  <w:endnote w:type="continuationSeparator" w:id="0">
    <w:p w:rsidR="00E031D9" w:rsidRDefault="00E031D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D9" w:rsidRDefault="00E031D9" w:rsidP="007C7324">
      <w:r>
        <w:separator/>
      </w:r>
    </w:p>
  </w:footnote>
  <w:footnote w:type="continuationSeparator" w:id="0">
    <w:p w:rsidR="00E031D9" w:rsidRDefault="00E031D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47C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47C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13D0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47C4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60392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56A5C"/>
    <w:rsid w:val="00C8160C"/>
    <w:rsid w:val="00C95B8C"/>
    <w:rsid w:val="00CA68CA"/>
    <w:rsid w:val="00D35FF2"/>
    <w:rsid w:val="00D66038"/>
    <w:rsid w:val="00DD56EA"/>
    <w:rsid w:val="00E031D9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138A9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2794A-3643-47EF-8A2E-720445F6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4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7</cp:revision>
  <cp:lastPrinted>2013-03-01T03:26:00Z</cp:lastPrinted>
  <dcterms:created xsi:type="dcterms:W3CDTF">2018-12-28T06:06:00Z</dcterms:created>
  <dcterms:modified xsi:type="dcterms:W3CDTF">2018-12-28T07:11:00Z</dcterms:modified>
</cp:coreProperties>
</file>